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C91" w:rsidRPr="00DB6B63" w:rsidRDefault="00D65C91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>
        <w:rPr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9" type="#_x0000_t75" alt="lav4e" style="position:absolute;left:0;text-align:left;margin-left:24.3pt;margin-top:-.4pt;width:47.3pt;height:65.55pt;z-index:251658240;visibility:visible">
            <v:imagedata r:id="rId7" o:title="" gain="69719f"/>
            <w10:wrap type="square"/>
          </v:shape>
        </w:pict>
      </w:r>
      <w:r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65C91" w:rsidRPr="00D733A7" w:rsidRDefault="00D65C9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.35pt;margin-top:4.45pt;width:0;height:48.2pt;z-index:251659264" o:connectortype="straight"/>
        </w:pict>
      </w:r>
      <w:r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D65C91" w:rsidRPr="00D733A7" w:rsidRDefault="00D65C91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D65C91" w:rsidRPr="00D733A7" w:rsidRDefault="00D65C91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D65C91" w:rsidRPr="008830F4" w:rsidRDefault="00D65C91" w:rsidP="00BB114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65C91" w:rsidRPr="00D733A7" w:rsidRDefault="00D65C91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D65C91" w:rsidRPr="00A736B2" w:rsidRDefault="00D65C91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D65C91" w:rsidRPr="0091071D" w:rsidRDefault="00D65C91" w:rsidP="0091071D">
      <w:pPr>
        <w:jc w:val="center"/>
        <w:rPr>
          <w:rFonts w:ascii="Times New Roman" w:hAnsi="Times New Roman"/>
          <w:b/>
          <w:sz w:val="24"/>
          <w:szCs w:val="24"/>
          <w:lang w:val="ru-RU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234</w:t>
      </w:r>
    </w:p>
    <w:p w:rsidR="00D65C91" w:rsidRPr="0091071D" w:rsidRDefault="00D65C91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01.10.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D65C91" w:rsidRDefault="00D65C91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65C91" w:rsidRPr="004E0FD6" w:rsidRDefault="00D65C91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>
        <w:rPr>
          <w:rFonts w:ascii="Times New Roman" w:hAnsi="Times New Roman"/>
          <w:b/>
          <w:sz w:val="24"/>
          <w:szCs w:val="24"/>
          <w:lang w:val="bg-BG"/>
        </w:rPr>
        <w:t>4967/21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.09.2021г.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191/05.08.20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Драганица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23073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690A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настоящата заповед:</w:t>
      </w:r>
    </w:p>
    <w:p w:rsidR="00D65C91" w:rsidRDefault="00D65C91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D65C91" w:rsidRPr="00380184" w:rsidRDefault="00D65C91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D65C91" w:rsidRPr="00380184" w:rsidRDefault="00D65C91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>1. Споразумение вх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10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/31.08.20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Драганица,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23073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Вършец,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D65C91" w:rsidRPr="009B4FA8" w:rsidRDefault="00D65C91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2021/2022г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D65C91" w:rsidRPr="0002000E" w:rsidRDefault="00D65C91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с. </w:t>
      </w:r>
      <w:r>
        <w:rPr>
          <w:rFonts w:ascii="Times New Roman" w:hAnsi="Times New Roman"/>
          <w:sz w:val="24"/>
          <w:szCs w:val="24"/>
          <w:lang w:val="bg-BG"/>
        </w:rPr>
        <w:t>Драганица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D65C91" w:rsidRPr="0095208B" w:rsidRDefault="00D65C91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D65C91" w:rsidRPr="0002000E" w:rsidRDefault="00D65C91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D65C91" w:rsidRPr="00A736B2" w:rsidRDefault="00D65C91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D65C91" w:rsidRPr="00A736B2" w:rsidRDefault="00D65C91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D65C91" w:rsidRPr="00A736B2" w:rsidRDefault="00D65C91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D65C91" w:rsidRPr="00A736B2" w:rsidRDefault="00D65C91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D65C91" w:rsidRDefault="00D65C91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D65C91" w:rsidRDefault="00D65C91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>
        <w:rPr>
          <w:rFonts w:ascii="Times New Roman" w:hAnsi="Times New Roman"/>
          <w:sz w:val="24"/>
          <w:szCs w:val="24"/>
          <w:lang w:val="bg-BG"/>
        </w:rPr>
        <w:t>Драганица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Берковица, изнесено работно място гр. Вършец.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D65C91" w:rsidRPr="00A736B2" w:rsidRDefault="00D65C91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D65C91" w:rsidRPr="00D733A7" w:rsidRDefault="00D65C91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65C91" w:rsidRPr="00A736B2" w:rsidRDefault="00D65C91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  <w:r>
        <w:rPr>
          <w:rFonts w:ascii="Times New Roman" w:hAnsi="Times New Roman"/>
          <w:b/>
          <w:caps/>
          <w:sz w:val="24"/>
          <w:szCs w:val="24"/>
          <w:lang w:val="ru-RU"/>
        </w:rPr>
        <w:t>/П/</w:t>
      </w:r>
    </w:p>
    <w:p w:rsidR="00D65C91" w:rsidRDefault="00D65C91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D65C91" w:rsidRDefault="00D65C91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D65C91" w:rsidRPr="0095208B" w:rsidRDefault="00D65C91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СС</w:t>
      </w:r>
      <w:r>
        <w:rPr>
          <w:rFonts w:ascii="Times New Roman" w:hAnsi="Times New Roman"/>
          <w:sz w:val="22"/>
          <w:szCs w:val="22"/>
          <w:lang w:val="bg-BG"/>
        </w:rPr>
        <w:t>/</w:t>
      </w:r>
      <w:r w:rsidRPr="0095208B">
        <w:rPr>
          <w:rFonts w:ascii="Times New Roman" w:hAnsi="Times New Roman"/>
          <w:sz w:val="22"/>
          <w:szCs w:val="22"/>
          <w:lang w:val="bg-BG"/>
        </w:rPr>
        <w:t>Д „АПФСДЧР”</w:t>
      </w:r>
      <w:r w:rsidRPr="00DB6B63">
        <w:rPr>
          <w:rFonts w:ascii="Times New Roman" w:hAnsi="Times New Roman"/>
          <w:sz w:val="24"/>
          <w:szCs w:val="24"/>
          <w:lang w:val="ru-RU"/>
        </w:rPr>
        <w:tab/>
      </w:r>
      <w:r w:rsidRPr="0095208B">
        <w:rPr>
          <w:rFonts w:ascii="Times New Roman" w:hAnsi="Times New Roman"/>
          <w:sz w:val="24"/>
          <w:szCs w:val="24"/>
          <w:lang w:val="bg-BG"/>
        </w:rPr>
        <w:t xml:space="preserve">                                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              </w:t>
      </w:r>
      <w:r w:rsidRPr="0095208B">
        <w:rPr>
          <w:rFonts w:ascii="Times New Roman" w:hAnsi="Times New Roman"/>
          <w:sz w:val="24"/>
          <w:szCs w:val="24"/>
          <w:lang w:val="bg-BG"/>
        </w:rPr>
        <w:t xml:space="preserve"> </w:t>
      </w:r>
    </w:p>
    <w:sectPr w:rsidR="00D65C91" w:rsidRPr="0095208B" w:rsidSect="0070690A">
      <w:footerReference w:type="default" r:id="rId8"/>
      <w:headerReference w:type="first" r:id="rId9"/>
      <w:footerReference w:type="first" r:id="rId10"/>
      <w:pgSz w:w="11907" w:h="16840" w:code="9"/>
      <w:pgMar w:top="284" w:right="850" w:bottom="567" w:left="993" w:header="850" w:footer="5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C91" w:rsidRDefault="00D65C91">
      <w:r>
        <w:separator/>
      </w:r>
    </w:p>
  </w:endnote>
  <w:endnote w:type="continuationSeparator" w:id="0">
    <w:p w:rsidR="00D65C91" w:rsidRDefault="00D65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C91" w:rsidRDefault="00D65C91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D65C91" w:rsidRPr="002426C1" w:rsidRDefault="00D65C91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C91" w:rsidRDefault="00D65C91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65C91" w:rsidRDefault="00D65C91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65C91" w:rsidRPr="00627A1B" w:rsidRDefault="00D65C91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D65C91" w:rsidRPr="001F600F" w:rsidRDefault="00D65C91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C91" w:rsidRDefault="00D65C91">
      <w:r>
        <w:separator/>
      </w:r>
    </w:p>
  </w:footnote>
  <w:footnote w:type="continuationSeparator" w:id="0">
    <w:p w:rsidR="00D65C91" w:rsidRDefault="00D65C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C91" w:rsidRPr="005B69F7" w:rsidRDefault="00D65C91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-9.35pt;width:47.3pt;height:65.55pt;z-index:251657728;visibility:visible">
          <v:imagedata r:id="rId1" o:title=""/>
          <w10:wrap type="square"/>
        </v:shape>
      </w:pict>
    </w:r>
  </w:p>
  <w:p w:rsidR="00D65C91" w:rsidRPr="005B69F7" w:rsidRDefault="00D65C9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251658752" o:connectortype="straight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65C91" w:rsidRDefault="00D65C9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D65C91" w:rsidRPr="00C46212" w:rsidRDefault="00D65C91" w:rsidP="00AE5ED6">
    <w:pPr>
      <w:ind w:left="447" w:firstLine="993"/>
      <w:rPr>
        <w:szCs w:val="24"/>
        <w:lang w:val="bg-BG"/>
      </w:rPr>
    </w:pPr>
    <w:r>
      <w:rPr>
        <w:noProof/>
        <w:lang w:val="bg-BG" w:eastAsia="bg-BG"/>
      </w:rPr>
      <w:pict>
        <v:line id="_x0000_s2051" style="position:absolute;left:0;text-align:left;z-index:251656704" from="-17.85pt,767.25pt" to="579.75pt,767.25pt" o:allowincell="f"/>
      </w:pict>
    </w:r>
    <w:r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Pr="00C46212">
      <w:rPr>
        <w:rFonts w:ascii="Helen Bg Condensed" w:hAnsi="Helen Bg Condensed"/>
        <w:spacing w:val="40"/>
        <w:sz w:val="26"/>
        <w:szCs w:val="26"/>
      </w:rPr>
      <w:t>“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Pr="00C46212">
      <w:rPr>
        <w:rFonts w:ascii="Helen Bg Condensed" w:hAnsi="Helen Bg Condensed"/>
        <w:spacing w:val="40"/>
        <w:sz w:val="26"/>
        <w:szCs w:val="26"/>
      </w:rPr>
      <w:t>”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756A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6C0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2F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B7CAD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393F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322"/>
    <w:rsid w:val="008840DE"/>
    <w:rsid w:val="00886B3B"/>
    <w:rsid w:val="00886C3D"/>
    <w:rsid w:val="0088719C"/>
    <w:rsid w:val="0088725A"/>
    <w:rsid w:val="008877AA"/>
    <w:rsid w:val="008903DE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598A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568E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49DB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4F2C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3C7E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135F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259E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572F3"/>
    <w:rsid w:val="00B57A87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02AD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5C91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1BA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016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0521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621"/>
    <w:rsid w:val="00FD68F0"/>
    <w:rsid w:val="00FD726D"/>
    <w:rsid w:val="00FE11B8"/>
    <w:rsid w:val="00FE2521"/>
    <w:rsid w:val="00FE2F51"/>
    <w:rsid w:val="00FE308A"/>
    <w:rsid w:val="00FE3871"/>
    <w:rsid w:val="00FE4127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41BA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041BA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041BA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41BA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41BA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41BA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41BA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41BA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41BA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41BA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basedOn w:val="DefaultParagraphFont"/>
    <w:uiPriority w:val="99"/>
    <w:rsid w:val="00156796"/>
    <w:rPr>
      <w:rFonts w:cs="Times New Roman"/>
    </w:rPr>
  </w:style>
  <w:style w:type="character" w:customStyle="1" w:styleId="newdocreference">
    <w:name w:val="newdocreference"/>
    <w:basedOn w:val="DefaultParagraphFont"/>
    <w:uiPriority w:val="99"/>
    <w:rsid w:val="00156796"/>
    <w:rPr>
      <w:rFonts w:cs="Times New Roman"/>
    </w:rPr>
  </w:style>
  <w:style w:type="paragraph" w:customStyle="1" w:styleId="title">
    <w:name w:val="title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E10A9D"/>
    <w:rPr>
      <w:rFonts w:cs="Times New Roman"/>
    </w:rPr>
  </w:style>
  <w:style w:type="paragraph" w:styleId="Title0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basedOn w:val="DefaultParagraphFont"/>
    <w:link w:val="Title0"/>
    <w:uiPriority w:val="99"/>
    <w:locked/>
    <w:rsid w:val="00E041BA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54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4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4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5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540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405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4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540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405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491</Words>
  <Characters>2800</Characters>
  <Application>Microsoft Office Outlook</Application>
  <DocSecurity>0</DocSecurity>
  <Lines>0</Lines>
  <Paragraphs>0</Paragraphs>
  <ScaleCrop>false</ScaleCrop>
  <Company>Ministry of Industry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ODZ5</cp:lastModifiedBy>
  <cp:revision>2</cp:revision>
  <cp:lastPrinted>2021-09-16T08:14:00Z</cp:lastPrinted>
  <dcterms:created xsi:type="dcterms:W3CDTF">2021-10-05T08:16:00Z</dcterms:created>
  <dcterms:modified xsi:type="dcterms:W3CDTF">2021-10-05T08:16:00Z</dcterms:modified>
</cp:coreProperties>
</file>